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0f2ac8" w14:textId="70f2ac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62F79">
        <w:rPr>
          <w:rFonts w:ascii="Arial" w:hAnsi="Arial" w:cs="Arial"/>
        </w:rPr>
        <w:t>226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62F79">
        <w:rPr>
          <w:rFonts w:ascii="Arial" w:hAnsi="Arial" w:cs="Arial"/>
        </w:rPr>
        <w:t>5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EE2DF6" w:rsidR="00F62F79">
        <w:rPr>
          <w:rFonts w:ascii="Arial" w:hAnsi="Arial" w:cs="Arial"/>
        </w:rPr>
        <w:t xml:space="preserve">TIM PROJEKT j.d.o.o., Zadar, </w:t>
      </w:r>
      <w:r w:rsidR="00F62F79">
        <w:rPr>
          <w:rFonts w:ascii="Arial" w:hAnsi="Arial" w:cs="Arial"/>
        </w:rPr>
        <w:t>Obala kneza Branimira 6/</w:t>
      </w:r>
      <w:r w:rsidRPr="00EE2DF6" w:rsidR="00F62F79">
        <w:rPr>
          <w:rFonts w:ascii="Arial" w:hAnsi="Arial" w:cs="Arial"/>
        </w:rPr>
        <w:t>A, OIB: 86070941196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4D5D8F" w:rsidP="006525A1" w:rsidRDefault="004D5D8F">
      <w:pPr>
        <w:jc w:val="both"/>
        <w:rPr>
          <w:rFonts w:ascii="Arial" w:hAnsi="Arial" w:cs="Arial"/>
        </w:rPr>
      </w:pPr>
    </w:p>
    <w:p w:rsidRPr="00C93BF8" w:rsidR="006525A1" w:rsidP="006525A1" w:rsidRDefault="00345D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345DF2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345DF2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45D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45D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345DF2">
        <w:rPr>
          <w:rFonts w:ascii="Arial" w:hAnsi="Arial" w:cs="Arial"/>
        </w:rPr>
        <w:t>10,20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DF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62F79">
      <w:rPr>
        <w:rFonts w:ascii="Arial" w:hAnsi="Arial" w:cs="Arial"/>
      </w:rPr>
      <w:t>226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62F79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56D42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5DF2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8F"/>
    <w:rsid w:val="004D5D97"/>
    <w:rsid w:val="004D6261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C7C36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7904"/>
    <w:rsid w:val="006D5295"/>
    <w:rsid w:val="006D6CFF"/>
    <w:rsid w:val="006D7EAE"/>
    <w:rsid w:val="006E04F3"/>
    <w:rsid w:val="006E65A0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0CD5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004A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09ED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13FE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2F79"/>
    <w:rsid w:val="00F652F0"/>
    <w:rsid w:val="00F675EC"/>
    <w:rsid w:val="00F70B0E"/>
    <w:rsid w:val="00F73241"/>
    <w:rsid w:val="00F817B2"/>
    <w:rsid w:val="00F83720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E65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65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65A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65A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65A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E6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5A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5A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5A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St-226/2021-6</izvorni_sadrzaj>
    <derivirana_varijabla naziv="DomainObject.Zapisnik.Oznaka_1">St-226/2021-6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2021.</izvorni_sadrzaj>
    <derivirana_varijabla naziv="DomainObject.Predmet.DatumOsnivanja_1">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St-226/2021</izvorni_sadrzaj>
    <derivirana_varijabla naziv="DomainObject.Predmet.OznakaBroj_1">St-226/2021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PROJEKT  j.d.o.o. za ugostiteljstvo, turizam i usluge,turistička agencija</izvorni_sadrzaj>
    <derivirana_varijabla naziv="DomainObject.Predmet.ProtustrankaFormated_1">  TIM PROJEKT  j.d.o.o. za ugostiteljstvo, turizam i usluge,turistička agencija</derivirana_varijabla>
  </DomainObject.Predmet.ProtustrankaFormated>
  <DomainObject.Predmet.ProtustrankaFormatedOIB>
    <izvorni_sadrzaj>  TIM PROJEKT  j.d.o.o. za ugostiteljstvo, turizam i usluge,turistička agencija, OIB 86070941196</izvorni_sadrzaj>
    <derivirana_varijabla naziv="DomainObject.Predmet.ProtustrankaFormatedOIB_1">  TIM PROJEKT  j.d.o.o. za ugostiteljstvo, turizam i usluge,turistička agencija, OIB 86070941196</derivirana_varijabla>
  </DomainObject.Predmet.ProtustrankaFormatedOIB>
  <DomainObject.Predmet.ProtustrankaFormatedWithAdress>
    <izvorni_sadrzaj> TIM PROJEKT  j.d.o.o. za ugostiteljstvo, turizam i usluge,turistička agencija, Obala kneza Branimira 6/A, 23000 Zadar</izvorni_sadrzaj>
    <derivirana_varijabla naziv="DomainObject.Predmet.ProtustrankaFormatedWithAdress_1"> TIM PROJEKT  j.d.o.o. za ugostiteljstvo, turizam i usluge,turistička agencija, Obala kneza Branimira 6/A, 23000 Zadar</derivirana_varijabla>
  </DomainObject.Predmet.ProtustrankaFormatedWithAdress>
  <DomainObject.Predmet.ProtustrankaFormatedWithAdressOIB>
    <izvorni_sadrzaj> TIM PROJEKT  j.d.o.o. za ugostiteljstvo, turizam i usluge,turistička agencija, OIB 86070941196, Obala kneza Branimira 6/A, 23000 Zadar</izvorni_sadrzaj>
    <derivirana_varijabla naziv="DomainObject.Predmet.ProtustrankaFormatedWithAdressOIB_1"> TIM PROJEKT  j.d.o.o. za ugostiteljstvo, turizam i usluge,turistička agencija, OIB 86070941196, Obala kneza Branimira 6/A, 23000 Zadar</derivirana_varijabla>
  </DomainObject.Predmet.ProtustrankaFormatedWithAdressOIB>
  <DomainObject.Predmet.ProtustrankaWithAdress>
    <izvorni_sadrzaj>TIM PROJEKT  j.d.o.o. za ugostiteljstvo, turizam i usluge,turistička agencija Obala kneza Branimira 6/A, 23000 Zadar</izvorni_sadrzaj>
    <derivirana_varijabla naziv="DomainObject.Predmet.ProtustrankaWithAdress_1">TIM PROJEKT  j.d.o.o. za ugostiteljstvo, turizam i usluge,turistička agencija Obala kneza Branimira 6/A, 23000 Zadar</derivirana_varijabla>
  </DomainObject.Predmet.ProtustrankaWithAdress>
  <DomainObject.Predmet.ProtustrankaWithAdressOIB>
    <izvorni_sadrzaj>TIM PROJEKT  j.d.o.o. za ugostiteljstvo, turizam i usluge,turistička agencija, OIB 86070941196, Obala kneza Branimira 6/A, 23000 Zadar</izvorni_sadrzaj>
    <derivirana_varijabla naziv="DomainObject.Predmet.ProtustrankaWithAdressOIB_1">TIM PROJEKT  j.d.o.o. za ugostiteljstvo, turizam i usluge,turistička agencija, OIB 86070941196, Obala kneza Branimira 6/A, 23000 Zadar</derivirana_varijabla>
  </DomainObject.Predmet.ProtustrankaWithAdressOIB>
  <DomainObject.Predmet.ProtustrankaNazivFormated>
    <izvorni_sadrzaj>TIM PROJEKT  j.d.o.o. za ugostiteljstvo, turizam i usluge,turistička agencija</izvorni_sadrzaj>
    <derivirana_varijabla naziv="DomainObject.Predmet.ProtustrankaNazivFormated_1">TIM PROJEKT  j.d.o.o. za ugostiteljstvo, turizam i usluge,turistička agencija</derivirana_varijabla>
  </DomainObject.Predmet.ProtustrankaNazivFormated>
  <DomainObject.Predmet.ProtustrankaNazivFormatedOIB>
    <izvorni_sadrzaj>TIM PROJEKT  j.d.o.o. za ugostiteljstvo, turizam i usluge,turistička agencija, OIB 86070941196</izvorni_sadrzaj>
    <derivirana_varijabla naziv="DomainObject.Predmet.ProtustrankaNazivFormatedOIB_1">TIM PROJEKT  j.d.o.o. za ugostiteljstvo, turizam i usluge,turistička agencija, OIB 86070941196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TIM PROJEKT  j.d.o.o. za ugostiteljstvo, turizam i usluge,turistička agencija</item>
    </izvorni_sadrzaj>
    <derivirana_varijabla naziv="DomainObject.Predmet.ProtuStrankaListFormated_1">
      <item>TIM PROJEKT  j.d.o.o. za ugostiteljstvo, turizam i usluge,turistička agencija</item>
    </derivirana_varijabla>
  </DomainObject.Predmet.ProtuStrankaListFormated>
  <DomainObject.Predmet.ProtuStrankaListFormatedOIB>
    <izvorni_sadrzaj>
      <item>TIM PROJEKT  j.d.o.o. za ugostiteljstvo, turizam i usluge,turistička agencija, OIB 86070941196</item>
    </izvorni_sadrzaj>
    <derivirana_varijabla naziv="DomainObject.Predmet.ProtuStrankaListFormatedOIB_1">
      <item>TIM PROJEKT  j.d.o.o. za ugostiteljstvo, turizam i usluge,turistička agencija, OIB 86070941196</item>
    </derivirana_varijabla>
  </DomainObject.Predmet.ProtuStrankaListFormatedOIB>
  <DomainObject.Predmet.ProtuStrankaListFormatedWithAdress>
    <izvorni_sadrzaj>
      <item>TIM PROJEKT  j.d.o.o. za ugostiteljstvo, turizam i usluge,turistička agencija, Obala kneza Branimira 6/A, 23000 Zadar</item>
    </izvorni_sadrzaj>
    <derivirana_varijabla naziv="DomainObject.Predmet.ProtuStrankaListFormatedWithAdress_1">
      <item>TIM PROJEKT  j.d.o.o. za ugostiteljstvo, turizam i usluge,turistička agencija, Obala kneza Branimira 6/A, 23000 Zadar</item>
    </derivirana_varijabla>
  </DomainObject.Predmet.ProtuStrankaListFormatedWithAdress>
  <DomainObject.Predmet.ProtuStrankaListFormatedWithAdressOIB>
    <izvorni_sadrzaj>
      <item>TIM PROJEKT  j.d.o.o. za ugostiteljstvo, turizam i usluge,turistička agencija, OIB 86070941196, Obala kneza Branimira 6/A, 23000 Zadar</item>
    </izvorni_sadrzaj>
    <derivirana_varijabla naziv="DomainObject.Predmet.ProtuStrankaListFormatedWithAdressOIB_1">
      <item>TIM PROJEKT  j.d.o.o. za ugostiteljstvo, turizam i usluge,turistička agencija, OIB 86070941196, Obala kneza Branimira 6/A, 23000 Zadar</item>
    </derivirana_varijabla>
  </DomainObject.Predmet.ProtuStrankaListFormatedWithAdressOIB>
  <DomainObject.Predmet.ProtuStrankaListNazivFormated>
    <izvorni_sadrzaj>
      <item>TIM PROJEKT  j.d.o.o. za ugostiteljstvo, turizam i usluge,turistička agencija</item>
    </izvorni_sadrzaj>
    <derivirana_varijabla naziv="DomainObject.Predmet.ProtuStrankaListNazivFormated_1">
      <item>TIM PROJEKT  j.d.o.o. za ugostiteljstvo, turizam i usluge,turistička agencija</item>
    </derivirana_varijabla>
  </DomainObject.Predmet.ProtuStrankaListNazivFormated>
  <DomainObject.Predmet.ProtuStrankaListNazivFormatedOIB>
    <izvorni_sadrzaj>
      <item>TIM PROJEKT  j.d.o.o. za ugostiteljstvo, turizam i usluge,turistička agencija, OIB 86070941196</item>
    </izvorni_sadrzaj>
    <derivirana_varijabla naziv="DomainObject.Predmet.ProtuStrankaListNazivFormatedOIB_1">
      <item>TIM PROJEKT  j.d.o.o. za ugostiteljstvo, turizam i usluge,turistička agencija, OIB 86070941196</item>
    </derivirana_varijabla>
  </DomainObject.Predmet.ProtuStrankaListNazivFormatedOIB>
  <DomainObject.Predmet.OstaliListFormated>
    <izvorni_sadrzaj>
      <item>Toni Šimićev</item>
    </izvorni_sadrzaj>
    <derivirana_varijabla naziv="DomainObject.Predmet.OstaliListFormated_1">
      <item>Toni Šimićev</item>
    </derivirana_varijabla>
  </DomainObject.Predmet.OstaliListFormated>
  <DomainObject.Predmet.OstaliListFormatedOIB>
    <izvorni_sadrzaj>
      <item>Toni Šimićev, OIB 93411845617</item>
    </izvorni_sadrzaj>
    <derivirana_varijabla naziv="DomainObject.Predmet.OstaliListFormatedOIB_1">
      <item>Toni Šimićev, OIB 93411845617</item>
    </derivirana_varijabla>
  </DomainObject.Predmet.OstaliListFormatedOIB>
  <DomainObject.Predmet.OstaliListFormatedWithAdress>
    <izvorni_sadrzaj>
      <item>Toni Šimićev, Put Dikla 57, 23000 Zadar</item>
    </izvorni_sadrzaj>
    <derivirana_varijabla naziv="DomainObject.Predmet.OstaliListFormatedWithAdress_1">
      <item>Toni Šimićev, Put Dikla 57, 23000 Zadar</item>
    </derivirana_varijabla>
  </DomainObject.Predmet.OstaliListFormatedWithAdress>
  <DomainObject.Predmet.OstaliListFormatedWithAdressOIB>
    <izvorni_sadrzaj>
      <item>Toni Šimićev, OIB 93411845617, Put Dikla 57, 23000 Zadar</item>
    </izvorni_sadrzaj>
    <derivirana_varijabla naziv="DomainObject.Predmet.OstaliListFormatedWithAdressOIB_1">
      <item>Toni Šimićev, OIB 93411845617, Put Dikla 57, 23000 Zadar</item>
    </derivirana_varijabla>
  </DomainObject.Predmet.OstaliListFormatedWithAdressOIB>
  <DomainObject.Predmet.OstaliListNazivFormated>
    <izvorni_sadrzaj>
      <item>Toni Šimićev</item>
    </izvorni_sadrzaj>
    <derivirana_varijabla naziv="DomainObject.Predmet.OstaliListNazivFormated_1">
      <item>Toni Šimićev</item>
    </derivirana_varijabla>
  </DomainObject.Predmet.OstaliListNazivFormated>
  <DomainObject.Predmet.OstaliListNazivFormatedOIB>
    <izvorni_sadrzaj>
      <item>Toni Šimićev, OIB 93411845617</item>
    </izvorni_sadrzaj>
    <derivirana_varijabla naziv="DomainObject.Predmet.OstaliListNazivFormatedOIB_1">
      <item>Toni Šimićev, OIB 93411845617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St-226/2021-6</izvorni_sadrzaj>
    <derivirana_varijabla naziv="DomainObject.PoslovniBrojDokumenta_1">St-226/2021-6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TIM PROJEKT  j.d.o.o. za ugostiteljstvo, turizam i usluge,turistička agencija</izvorni_sadrzaj>
    <derivirana_varijabla naziv="DomainObject.Predmet.ProtustrankaIDrugi_1">TIM PROJEKT  j.d.o.o. za ugostiteljstvo, turizam i usluge,turistička agencija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TIM PROJEKT  j.d.o.o. za ugostiteljstvo, turizam i usluge,turistička agencija, OIB 86070941196, Obala kneza Branimira 6/A, 23000 Zadar</izvorni_sadrzaj>
    <derivirana_varijabla naziv="DomainObject.Predmet.ProtustrankaIDrugiAdressOIB_1">TIM PROJEKT  j.d.o.o. za ugostiteljstvo, turizam i usluge,turistička agencija, OIB 86070941196, Obala kneza Branimira 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PROJEKT  j.d.o.o. za ugostiteljstvo, turizam i usluge,turistička agencija</item>
      <item>FINA</item>
      <item>Toni Šimićev</item>
    </izvorni_sadrzaj>
    <derivirana_varijabla naziv="DomainObject.Predmet.SudioniciListNaziv_1">
      <item>TIM PROJEKT  j.d.o.o. za ugostiteljstvo, turizam i usluge,turistička agencija</item>
      <item>FINA</item>
      <item>Toni Šimićev</item>
    </derivirana_varijabla>
  </DomainObject.Predmet.SudioniciListNaziv>
  <DomainObject.Predmet.SudioniciListAdressOIB>
    <izvorni_sadrzaj>
      <item>TIM PROJEKT  j.d.o.o. za ugostiteljstvo, turizam i usluge,turistička agencija, OIB 86070941196, Obala kneza Branimira 6/A,23000 Zadar</item>
      <item>FINA, OIB 85821130368, Ivana Danila 4,23000 Zadar</item>
      <item>Toni Šimićev, OIB 93411845617, Put Dikla 57,23000 Zadar</item>
    </izvorni_sadrzaj>
    <derivirana_varijabla naziv="DomainObject.Predmet.SudioniciListAdressOIB_1">
      <item>TIM PROJEKT  j.d.o.o. za ugostiteljstvo, turizam i usluge,turistička agencija, OIB 86070941196, Obala kneza Branimira 6/A,23000 Zadar</item>
      <item>FINA, OIB 85821130368, Ivana Danila 4,23000 Zadar</item>
      <item>Toni Šimićev, OIB 93411845617, Put Dikla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86070941196</item>
      <item>, OIB 85821130368</item>
      <item>, OIB 93411845617</item>
    </izvorni_sadrzaj>
    <derivirana_varijabla naziv="DomainObject.Predmet.SudioniciListNazivOIB_1">
      <item>, OIB 86070941196</item>
      <item>, OIB 85821130368</item>
      <item>, OIB 93411845617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2019.</izvorni_sadrzaj>
    <derivirana_varijabla naziv="DomainObject.Predmet.DatumPocetkaProcesa_1">13.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634</properties:Characters>
  <properties:Lines>44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2021-06-16T06:11:00Z</dcterms:created>
  <dc:creator>Ardena Bajlo</dc:creator>
  <cp:lastModifiedBy>Anita Basa</cp:lastModifiedBy>
  <cp:lastPrinted>2019-10-10T06:56:00Z</cp:lastPrinted>
  <dcterms:modified xmlns:xsi="http://www.w3.org/2001/XMLSchema-instance" xsi:type="dcterms:W3CDTF">2021-06-16T11:33:00Z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St-226/2021-6 / Zapisnik - Ročište radi izjašnjenja o prijedlogu za otvaranje steč.post (1 St-226-2021-povodom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